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965C4A">
        <w:rPr>
          <w:rFonts w:cs="Times New Roman"/>
          <w:szCs w:val="28"/>
        </w:rPr>
        <w:t>О внесении изменени</w:t>
      </w:r>
      <w:r w:rsidR="00ED164A">
        <w:rPr>
          <w:rFonts w:cs="Times New Roman"/>
          <w:szCs w:val="28"/>
        </w:rPr>
        <w:t>й</w:t>
      </w:r>
      <w:r w:rsidR="00965C4A">
        <w:rPr>
          <w:rFonts w:cs="Times New Roman"/>
          <w:szCs w:val="28"/>
        </w:rPr>
        <w:t xml:space="preserve"> в</w:t>
      </w:r>
      <w:r w:rsidR="002F5118">
        <w:rPr>
          <w:rFonts w:cs="Times New Roman"/>
          <w:szCs w:val="28"/>
        </w:rPr>
        <w:t> </w:t>
      </w:r>
      <w:r w:rsidR="00965C4A">
        <w:rPr>
          <w:rFonts w:cs="Times New Roman"/>
          <w:szCs w:val="28"/>
        </w:rPr>
        <w:t>постановление Администрации области от 29.05.2007 № 174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ED164A" w:rsidRDefault="00E9120B" w:rsidP="00E9120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Pr="00E50F25">
        <w:rPr>
          <w:rFonts w:cs="Times New Roman"/>
          <w:szCs w:val="28"/>
        </w:rPr>
        <w:t>. </w:t>
      </w:r>
      <w:bookmarkStart w:id="0" w:name="_GoBack"/>
      <w:bookmarkEnd w:id="0"/>
      <w:r w:rsidR="00351D4D">
        <w:rPr>
          <w:rFonts w:cs="Times New Roman"/>
          <w:szCs w:val="28"/>
        </w:rPr>
        <w:t>В</w:t>
      </w:r>
      <w:r w:rsidR="00A939FD">
        <w:rPr>
          <w:rFonts w:cs="Times New Roman"/>
          <w:szCs w:val="28"/>
        </w:rPr>
        <w:t xml:space="preserve">нести в </w:t>
      </w:r>
      <w:r w:rsidR="00DC1273" w:rsidRPr="00E50F25">
        <w:rPr>
          <w:rFonts w:cs="Times New Roman"/>
          <w:szCs w:val="28"/>
        </w:rPr>
        <w:t>Положени</w:t>
      </w:r>
      <w:r w:rsidR="00DC1273">
        <w:rPr>
          <w:rFonts w:cs="Times New Roman"/>
          <w:szCs w:val="28"/>
        </w:rPr>
        <w:t>е</w:t>
      </w:r>
      <w:r w:rsidR="00DC1273" w:rsidRPr="00E50F25">
        <w:rPr>
          <w:rFonts w:cs="Times New Roman"/>
          <w:szCs w:val="28"/>
        </w:rPr>
        <w:t xml:space="preserve"> о </w:t>
      </w:r>
      <w:r w:rsidR="00A939FD">
        <w:rPr>
          <w:rFonts w:cs="Times New Roman"/>
          <w:szCs w:val="28"/>
        </w:rPr>
        <w:t xml:space="preserve">министерстве цифрового развития </w:t>
      </w:r>
      <w:r w:rsidR="00DC1273" w:rsidRPr="00E50F25">
        <w:rPr>
          <w:rFonts w:cs="Times New Roman"/>
          <w:szCs w:val="28"/>
        </w:rPr>
        <w:t>Ярославской области, утверждённое постановлением</w:t>
      </w:r>
      <w:r w:rsidR="00A939FD">
        <w:rPr>
          <w:rFonts w:cs="Times New Roman"/>
          <w:szCs w:val="28"/>
        </w:rPr>
        <w:t xml:space="preserve"> </w:t>
      </w:r>
      <w:r w:rsidR="00A939FD" w:rsidRPr="00A939FD">
        <w:rPr>
          <w:rFonts w:cs="Times New Roman"/>
          <w:szCs w:val="28"/>
        </w:rPr>
        <w:t xml:space="preserve">Администрации области от 29.05.2007 № 174 «О создании </w:t>
      </w:r>
      <w:r w:rsidR="00A939FD">
        <w:rPr>
          <w:rFonts w:cs="Times New Roman"/>
          <w:szCs w:val="28"/>
        </w:rPr>
        <w:t xml:space="preserve">министерства цифрового развития </w:t>
      </w:r>
      <w:r w:rsidR="00A939FD" w:rsidRPr="00A939FD">
        <w:rPr>
          <w:rFonts w:cs="Times New Roman"/>
          <w:szCs w:val="28"/>
        </w:rPr>
        <w:t>Ярославской области»</w:t>
      </w:r>
      <w:r w:rsidR="00DB5364">
        <w:rPr>
          <w:rFonts w:cs="Times New Roman"/>
          <w:szCs w:val="28"/>
        </w:rPr>
        <w:t>,</w:t>
      </w:r>
      <w:r w:rsidR="002F5118">
        <w:rPr>
          <w:rFonts w:cs="Times New Roman"/>
          <w:szCs w:val="28"/>
        </w:rPr>
        <w:t xml:space="preserve"> </w:t>
      </w:r>
      <w:r w:rsidR="00351D4D">
        <w:rPr>
          <w:rFonts w:cs="Times New Roman"/>
          <w:szCs w:val="28"/>
        </w:rPr>
        <w:t>изменения согласно приложению.</w:t>
      </w:r>
    </w:p>
    <w:p w:rsidR="00BB38FE" w:rsidRDefault="00E9120B" w:rsidP="00E9120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E50F25">
        <w:rPr>
          <w:rFonts w:cs="Times New Roman"/>
          <w:szCs w:val="28"/>
        </w:rPr>
        <w:t>.</w:t>
      </w:r>
      <w:r w:rsidRPr="00E50F25">
        <w:rPr>
          <w:rFonts w:cs="Times New Roman"/>
          <w:szCs w:val="28"/>
          <w:lang w:val="en-US"/>
        </w:rPr>
        <w:t> </w:t>
      </w:r>
      <w:r w:rsidRPr="00E50F25">
        <w:rPr>
          <w:rFonts w:cs="Times New Roman"/>
          <w:szCs w:val="28"/>
        </w:rPr>
        <w:t xml:space="preserve">Постановление вступает в силу с </w:t>
      </w:r>
      <w:r w:rsidR="00C4045F">
        <w:rPr>
          <w:rFonts w:cs="Times New Roman"/>
          <w:szCs w:val="28"/>
        </w:rPr>
        <w:t xml:space="preserve">01 </w:t>
      </w:r>
      <w:r w:rsidR="00A939FD">
        <w:rPr>
          <w:rFonts w:cs="Times New Roman"/>
          <w:szCs w:val="28"/>
        </w:rPr>
        <w:t>февраля</w:t>
      </w:r>
      <w:r w:rsidR="00C4045F">
        <w:rPr>
          <w:rFonts w:cs="Times New Roman"/>
          <w:szCs w:val="28"/>
        </w:rPr>
        <w:t xml:space="preserve"> 202</w:t>
      </w:r>
      <w:r w:rsidR="00A939FD">
        <w:rPr>
          <w:rFonts w:cs="Times New Roman"/>
          <w:szCs w:val="28"/>
        </w:rPr>
        <w:t>4</w:t>
      </w:r>
      <w:r w:rsidR="00C4045F">
        <w:rPr>
          <w:rFonts w:cs="Times New Roman"/>
          <w:szCs w:val="28"/>
        </w:rPr>
        <w:t xml:space="preserve"> года.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E1407E" w:rsidRPr="003D1E8D" w:rsidRDefault="002F5118" w:rsidP="002F5118">
      <w:pPr>
        <w:tabs>
          <w:tab w:val="right" w:pos="4655"/>
        </w:tabs>
        <w:ind w:left="1" w:firstLine="0"/>
      </w:pPr>
      <w:r w:rsidRPr="0047728C"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</w:t>
      </w:r>
      <w:proofErr w:type="spellStart"/>
      <w:r>
        <w:rPr>
          <w:rFonts w:cs="Times New Roman"/>
          <w:szCs w:val="28"/>
        </w:rPr>
        <w:t>Евраев</w:t>
      </w:r>
      <w:proofErr w:type="spellEnd"/>
    </w:p>
    <w:sectPr w:rsidR="00E1407E" w:rsidRPr="003D1E8D" w:rsidSect="002665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25C" w:rsidRDefault="000A025C" w:rsidP="00CF5840">
      <w:r>
        <w:separator/>
      </w:r>
    </w:p>
  </w:endnote>
  <w:endnote w:type="continuationSeparator" w:id="0">
    <w:p w:rsidR="000A025C" w:rsidRDefault="000A025C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25C" w:rsidRDefault="000A025C" w:rsidP="00CF5840">
      <w:r>
        <w:separator/>
      </w:r>
    </w:p>
  </w:footnote>
  <w:footnote w:type="continuationSeparator" w:id="0">
    <w:p w:rsidR="000A025C" w:rsidRDefault="000A025C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4B86"/>
    <w:rsid w:val="00026812"/>
    <w:rsid w:val="00087F52"/>
    <w:rsid w:val="000928F3"/>
    <w:rsid w:val="000A025C"/>
    <w:rsid w:val="000A65AC"/>
    <w:rsid w:val="000F3DE2"/>
    <w:rsid w:val="001347C5"/>
    <w:rsid w:val="0015693C"/>
    <w:rsid w:val="001707B3"/>
    <w:rsid w:val="001B6AAD"/>
    <w:rsid w:val="001C303E"/>
    <w:rsid w:val="001C78DA"/>
    <w:rsid w:val="001F4221"/>
    <w:rsid w:val="002306C4"/>
    <w:rsid w:val="00244D27"/>
    <w:rsid w:val="00260038"/>
    <w:rsid w:val="00266582"/>
    <w:rsid w:val="002941E6"/>
    <w:rsid w:val="002A1014"/>
    <w:rsid w:val="002E0714"/>
    <w:rsid w:val="002F30DD"/>
    <w:rsid w:val="002F5118"/>
    <w:rsid w:val="002F6DDE"/>
    <w:rsid w:val="003246AA"/>
    <w:rsid w:val="003475BA"/>
    <w:rsid w:val="00351D4D"/>
    <w:rsid w:val="003656CE"/>
    <w:rsid w:val="003704D7"/>
    <w:rsid w:val="00381164"/>
    <w:rsid w:val="003A2DCC"/>
    <w:rsid w:val="003D1E8D"/>
    <w:rsid w:val="003F43C8"/>
    <w:rsid w:val="003F65E2"/>
    <w:rsid w:val="0040656C"/>
    <w:rsid w:val="00414AAA"/>
    <w:rsid w:val="00470773"/>
    <w:rsid w:val="0047305F"/>
    <w:rsid w:val="00487DAB"/>
    <w:rsid w:val="00490FDA"/>
    <w:rsid w:val="004B00F1"/>
    <w:rsid w:val="004B0E11"/>
    <w:rsid w:val="00532271"/>
    <w:rsid w:val="005374CD"/>
    <w:rsid w:val="00547508"/>
    <w:rsid w:val="00570FBB"/>
    <w:rsid w:val="005862FB"/>
    <w:rsid w:val="00586C0D"/>
    <w:rsid w:val="00592A61"/>
    <w:rsid w:val="005A6EA1"/>
    <w:rsid w:val="005B6B56"/>
    <w:rsid w:val="005D0750"/>
    <w:rsid w:val="005D4AE9"/>
    <w:rsid w:val="005F2543"/>
    <w:rsid w:val="00604698"/>
    <w:rsid w:val="006157BF"/>
    <w:rsid w:val="00631ABE"/>
    <w:rsid w:val="00681496"/>
    <w:rsid w:val="006E0405"/>
    <w:rsid w:val="006F353E"/>
    <w:rsid w:val="00710E64"/>
    <w:rsid w:val="00724835"/>
    <w:rsid w:val="007341B3"/>
    <w:rsid w:val="00737E26"/>
    <w:rsid w:val="00777FD2"/>
    <w:rsid w:val="00796C37"/>
    <w:rsid w:val="007A1A50"/>
    <w:rsid w:val="007A77FD"/>
    <w:rsid w:val="00810833"/>
    <w:rsid w:val="00863D88"/>
    <w:rsid w:val="008A1DC4"/>
    <w:rsid w:val="008C1CB8"/>
    <w:rsid w:val="008C5C70"/>
    <w:rsid w:val="008C65F9"/>
    <w:rsid w:val="00940A4E"/>
    <w:rsid w:val="00965C4A"/>
    <w:rsid w:val="0097448B"/>
    <w:rsid w:val="009A64D3"/>
    <w:rsid w:val="009A6E9F"/>
    <w:rsid w:val="009C6B6E"/>
    <w:rsid w:val="009E7D0B"/>
    <w:rsid w:val="00A456D6"/>
    <w:rsid w:val="00A477F4"/>
    <w:rsid w:val="00A524F1"/>
    <w:rsid w:val="00A534F9"/>
    <w:rsid w:val="00A616B4"/>
    <w:rsid w:val="00A75140"/>
    <w:rsid w:val="00A83D83"/>
    <w:rsid w:val="00A939FD"/>
    <w:rsid w:val="00AF647F"/>
    <w:rsid w:val="00B256D8"/>
    <w:rsid w:val="00B41FCA"/>
    <w:rsid w:val="00B53C06"/>
    <w:rsid w:val="00B55589"/>
    <w:rsid w:val="00B76C4D"/>
    <w:rsid w:val="00B90652"/>
    <w:rsid w:val="00BA60C1"/>
    <w:rsid w:val="00BB1812"/>
    <w:rsid w:val="00BB38FE"/>
    <w:rsid w:val="00BD3826"/>
    <w:rsid w:val="00BE7C98"/>
    <w:rsid w:val="00C0446A"/>
    <w:rsid w:val="00C20099"/>
    <w:rsid w:val="00C208D9"/>
    <w:rsid w:val="00C4045F"/>
    <w:rsid w:val="00C4062D"/>
    <w:rsid w:val="00C90734"/>
    <w:rsid w:val="00CC3818"/>
    <w:rsid w:val="00CF5840"/>
    <w:rsid w:val="00D00EFB"/>
    <w:rsid w:val="00D0183C"/>
    <w:rsid w:val="00D06430"/>
    <w:rsid w:val="00D17EAA"/>
    <w:rsid w:val="00D438D5"/>
    <w:rsid w:val="00D93F0C"/>
    <w:rsid w:val="00D93FE1"/>
    <w:rsid w:val="00DB5364"/>
    <w:rsid w:val="00DC1273"/>
    <w:rsid w:val="00E1407E"/>
    <w:rsid w:val="00E31DCB"/>
    <w:rsid w:val="00E90A55"/>
    <w:rsid w:val="00E9120B"/>
    <w:rsid w:val="00ED164A"/>
    <w:rsid w:val="00EE36C3"/>
    <w:rsid w:val="00EF10A2"/>
    <w:rsid w:val="00F06746"/>
    <w:rsid w:val="00F24227"/>
    <w:rsid w:val="00F52B3B"/>
    <w:rsid w:val="00F82D65"/>
    <w:rsid w:val="00F94F4E"/>
    <w:rsid w:val="00F97378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C6B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6B6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C6B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6B6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13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Колобова Анна Анатольевна</cp:lastModifiedBy>
  <cp:revision>13</cp:revision>
  <cp:lastPrinted>2023-08-22T16:34:00Z</cp:lastPrinted>
  <dcterms:created xsi:type="dcterms:W3CDTF">2023-08-09T06:07:00Z</dcterms:created>
  <dcterms:modified xsi:type="dcterms:W3CDTF">2023-11-03T07:58:00Z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Администрации области от 29.05.2007 № 174</vt:lpwstr>
  </property>
  <property fmtid="{D5CDD505-2E9C-101B-9397-08002B2CF9AE}" pid="6" name="INSTALL_ID">
    <vt:lpwstr>22543</vt:lpwstr>
  </property>
</Properties>
</file>